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8AA" w:rsidRPr="0044781A" w:rsidRDefault="009068AA" w:rsidP="00B62AB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№2 к </w:t>
      </w:r>
    </w:p>
    <w:p w:rsidR="009068AA" w:rsidRPr="0044781A" w:rsidRDefault="009068AA" w:rsidP="00B62AB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78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Приказ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4478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№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Pr="004478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4478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4478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.2011 года</w:t>
      </w:r>
    </w:p>
    <w:p w:rsidR="009068AA" w:rsidRPr="0044781A" w:rsidRDefault="009068AA" w:rsidP="00B62A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478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068AA" w:rsidRDefault="009068AA" w:rsidP="00B62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068AA" w:rsidRPr="003911B8" w:rsidRDefault="009068AA" w:rsidP="00B62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1B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 мероприятий рабочей группы</w:t>
      </w:r>
    </w:p>
    <w:p w:rsidR="009068AA" w:rsidRPr="003911B8" w:rsidRDefault="009068AA" w:rsidP="00B62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068AA" w:rsidRDefault="009068AA" w:rsidP="00EF60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1B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обеспечению введения Федерального государственного образовательного стандарта начального общего образования в  муниципальном общеобразовательном учреждении </w:t>
      </w:r>
    </w:p>
    <w:p w:rsidR="009068AA" w:rsidRPr="003911B8" w:rsidRDefault="009068AA" w:rsidP="00EF60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1B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МОУ Калачеевская СОШ №1 </w:t>
      </w:r>
    </w:p>
    <w:p w:rsidR="009068AA" w:rsidRPr="00B62AB1" w:rsidRDefault="009068AA" w:rsidP="00B62A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62AB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6480"/>
        <w:gridCol w:w="2672"/>
      </w:tblGrid>
      <w:tr w:rsidR="009068AA" w:rsidRPr="003D2CE5">
        <w:trPr>
          <w:trHeight w:val="647"/>
        </w:trPr>
        <w:tc>
          <w:tcPr>
            <w:tcW w:w="720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672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</w:t>
            </w:r>
          </w:p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проведения</w:t>
            </w:r>
          </w:p>
        </w:tc>
      </w:tr>
      <w:tr w:rsidR="009068AA" w:rsidRPr="003D2CE5">
        <w:trPr>
          <w:trHeight w:val="572"/>
        </w:trPr>
        <w:tc>
          <w:tcPr>
            <w:tcW w:w="720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плана – графика введения ФГОС начального общего образования в  ОУ</w:t>
            </w:r>
          </w:p>
        </w:tc>
        <w:tc>
          <w:tcPr>
            <w:tcW w:w="2672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изменений в нормативно-правовой базе</w:t>
            </w:r>
          </w:p>
          <w:p w:rsidR="009068AA" w:rsidRPr="0044781A" w:rsidRDefault="009068AA" w:rsidP="005612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Калачеевская СОШ №1</w:t>
            </w:r>
          </w:p>
        </w:tc>
        <w:tc>
          <w:tcPr>
            <w:tcW w:w="2672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программы внеурочной деятельности.</w:t>
            </w:r>
          </w:p>
        </w:tc>
        <w:tc>
          <w:tcPr>
            <w:tcW w:w="2672" w:type="dxa"/>
          </w:tcPr>
          <w:p w:rsidR="009068AA" w:rsidRPr="0044781A" w:rsidRDefault="009068AA" w:rsidP="00561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 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учебного плана школы.</w:t>
            </w:r>
          </w:p>
        </w:tc>
        <w:tc>
          <w:tcPr>
            <w:tcW w:w="2672" w:type="dxa"/>
          </w:tcPr>
          <w:p w:rsidR="009068AA" w:rsidRPr="0044781A" w:rsidRDefault="009068AA" w:rsidP="00561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-август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модели договора родителей и школы, закрепляющего права и обязанности всех участников образовательного процесса в условиях внедрения ФГОС</w:t>
            </w:r>
          </w:p>
        </w:tc>
        <w:tc>
          <w:tcPr>
            <w:tcW w:w="2672" w:type="dxa"/>
          </w:tcPr>
          <w:p w:rsidR="009068AA" w:rsidRPr="0044781A" w:rsidRDefault="009068AA" w:rsidP="00561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программы по повышению уровня профессионального  мастерства педагогических работников ОУ</w:t>
            </w:r>
          </w:p>
        </w:tc>
        <w:tc>
          <w:tcPr>
            <w:tcW w:w="2672" w:type="dxa"/>
          </w:tcPr>
          <w:p w:rsidR="009068AA" w:rsidRPr="0044781A" w:rsidRDefault="009068AA" w:rsidP="00561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Февраль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работы по  разработке основной образовательной программы начального общего образования общеобразовательного учреждения:</w:t>
            </w:r>
          </w:p>
        </w:tc>
        <w:tc>
          <w:tcPr>
            <w:tcW w:w="2672" w:type="dxa"/>
            <w:vMerge w:val="restart"/>
          </w:tcPr>
          <w:p w:rsidR="009068AA" w:rsidRPr="0044781A" w:rsidRDefault="009068AA" w:rsidP="005612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Март-май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2011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примерной  образовательной программы начального общего образования общеобразовательного учреждения;</w:t>
            </w:r>
          </w:p>
        </w:tc>
        <w:tc>
          <w:tcPr>
            <w:tcW w:w="2672" w:type="dxa"/>
            <w:vMerge/>
            <w:vAlign w:val="center"/>
          </w:tcPr>
          <w:p w:rsidR="009068AA" w:rsidRPr="0044781A" w:rsidRDefault="009068AA" w:rsidP="00B62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разработка в ОУ  ООП НОО: 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пояснительная записка;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планируемые результаты освоения основной образовательной программы начального общего образования;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учебный план начального общего образования (1-4 классы);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программа формирования универсальных учебных действий (УУД) у обучающихся на ступени начального общего образования;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программы учебных предметов, курсов обязательной части учебного плана: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литературное чтение;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иностранный язык;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окружающий мир; 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духовно-нравственной культуры народов России;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изобразительное искусство;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программы учебных предметов, курсов части учебного плана, формируемой участниками образовательного процесса;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программа духовно-нравственного развития, воспитания обучающихся на ступени начального общего образования;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программа формирования культуры здорового и безопасного образа жизни;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программа коррекционной работы (Разрабатывается при организации обучения и воспитания в образовательном учреждении детей с ограниченными возможностями здоровья);</w:t>
            </w:r>
          </w:p>
          <w:p w:rsidR="009068AA" w:rsidRPr="0044781A" w:rsidRDefault="009068AA" w:rsidP="00B62AB1">
            <w:pPr>
              <w:tabs>
                <w:tab w:val="num" w:pos="720"/>
              </w:tabs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        система оценки достижения планируемых результатов освоения основной образовательной программы.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 разработка пакета методик для проведения диагностики в ОУ.</w:t>
            </w:r>
          </w:p>
        </w:tc>
        <w:tc>
          <w:tcPr>
            <w:tcW w:w="2672" w:type="dxa"/>
            <w:vMerge/>
            <w:vAlign w:val="center"/>
          </w:tcPr>
          <w:p w:rsidR="009068AA" w:rsidRPr="0044781A" w:rsidRDefault="009068AA" w:rsidP="00B62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участие в работе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районной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творческой группы по внедрению ФГОС НОО;</w:t>
            </w:r>
          </w:p>
        </w:tc>
        <w:tc>
          <w:tcPr>
            <w:tcW w:w="2672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участие в работе семинара по разработке примерной  образовательной программы начального общего образования общеобразовательного учреждения;</w:t>
            </w:r>
          </w:p>
        </w:tc>
        <w:tc>
          <w:tcPr>
            <w:tcW w:w="2672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УМК. </w:t>
            </w:r>
          </w:p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списка учебников и  учебных пособий, используемых в образовательном процессе  в соответствии со Стандартом</w:t>
            </w:r>
          </w:p>
        </w:tc>
        <w:tc>
          <w:tcPr>
            <w:tcW w:w="2672" w:type="dxa"/>
          </w:tcPr>
          <w:p w:rsidR="009068AA" w:rsidRPr="0044781A" w:rsidRDefault="009068AA" w:rsidP="007857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Март </w:t>
            </w: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2011 года </w:t>
            </w:r>
          </w:p>
        </w:tc>
      </w:tr>
      <w:tr w:rsidR="009068AA" w:rsidRPr="003D2CE5">
        <w:trPr>
          <w:trHeight w:val="352"/>
        </w:trPr>
        <w:tc>
          <w:tcPr>
            <w:tcW w:w="720" w:type="dxa"/>
            <w:vAlign w:val="center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80" w:type="dxa"/>
          </w:tcPr>
          <w:p w:rsidR="009068AA" w:rsidRPr="0044781A" w:rsidRDefault="009068AA" w:rsidP="00B62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Собрание родителей будущих первоклассников «Особенности  обучения по новому ФГОС»</w:t>
            </w:r>
          </w:p>
        </w:tc>
        <w:tc>
          <w:tcPr>
            <w:tcW w:w="2672" w:type="dxa"/>
          </w:tcPr>
          <w:p w:rsidR="009068AA" w:rsidRPr="0044781A" w:rsidRDefault="009068AA" w:rsidP="00B62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 2011 года</w:t>
            </w:r>
          </w:p>
        </w:tc>
      </w:tr>
    </w:tbl>
    <w:p w:rsidR="009068AA" w:rsidRDefault="009068AA"/>
    <w:sectPr w:rsidR="009068AA" w:rsidSect="009B3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AB1"/>
    <w:rsid w:val="000152F7"/>
    <w:rsid w:val="00015ADE"/>
    <w:rsid w:val="000813C4"/>
    <w:rsid w:val="000C1342"/>
    <w:rsid w:val="00161EFE"/>
    <w:rsid w:val="00213B17"/>
    <w:rsid w:val="00314570"/>
    <w:rsid w:val="00324A17"/>
    <w:rsid w:val="003911B8"/>
    <w:rsid w:val="003D2CE5"/>
    <w:rsid w:val="00406410"/>
    <w:rsid w:val="0044781A"/>
    <w:rsid w:val="00554877"/>
    <w:rsid w:val="005612B1"/>
    <w:rsid w:val="006A637D"/>
    <w:rsid w:val="0078577C"/>
    <w:rsid w:val="00840B39"/>
    <w:rsid w:val="008E1F2C"/>
    <w:rsid w:val="00902F98"/>
    <w:rsid w:val="009068AA"/>
    <w:rsid w:val="009B3012"/>
    <w:rsid w:val="009D23F3"/>
    <w:rsid w:val="00B62AB1"/>
    <w:rsid w:val="00D30487"/>
    <w:rsid w:val="00DD4F87"/>
    <w:rsid w:val="00EA063E"/>
    <w:rsid w:val="00EF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01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B62A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447</Words>
  <Characters>2553</Characters>
  <Application>Microsoft Office Outlook</Application>
  <DocSecurity>0</DocSecurity>
  <Lines>0</Lines>
  <Paragraphs>0</Paragraphs>
  <ScaleCrop>false</ScaleCrop>
  <Company>СОШ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9</cp:revision>
  <cp:lastPrinted>2012-02-07T11:15:00Z</cp:lastPrinted>
  <dcterms:created xsi:type="dcterms:W3CDTF">2011-09-06T10:05:00Z</dcterms:created>
  <dcterms:modified xsi:type="dcterms:W3CDTF">2012-02-07T11:15:00Z</dcterms:modified>
</cp:coreProperties>
</file>